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0470F3A" w14:textId="77777777" w:rsidTr="00D93454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31072D46" w14:textId="77777777" w:rsidR="00D867AC" w:rsidRDefault="00D867AC" w:rsidP="00BE69EC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0A1CE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C51B3" w14:textId="384D4973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8428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1351488C" w14:textId="77777777" w:rsidTr="00D93454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511FFDAF" w14:textId="77777777" w:rsidR="00D867AC" w:rsidRDefault="00D867AC" w:rsidP="00BE69EC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535405B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596BB02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5C848F62" w14:textId="77777777" w:rsidTr="00D93454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3058D2D1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5A9C58FE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B0EE389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53BE1C0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25505A91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6AF4206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0A5B7E5E" w14:textId="77777777" w:rsidTr="009F0A5D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47D8D13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3F99F003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0F99825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0F297ED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center"/>
          </w:tcPr>
          <w:p w14:paraId="45F321D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B672AD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FE3A19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ABA369B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4CDA69D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07D816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9D9C78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2C9271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F54326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9EE7AE5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bottom w:val="single" w:sz="4" w:space="0" w:color="auto"/>
              <w:right w:val="nil"/>
            </w:tcBorders>
            <w:vAlign w:val="center"/>
          </w:tcPr>
          <w:p w14:paraId="5CED8A97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bottom w:val="single" w:sz="4" w:space="0" w:color="auto"/>
              <w:right w:val="nil"/>
            </w:tcBorders>
            <w:vAlign w:val="center"/>
          </w:tcPr>
          <w:p w14:paraId="1FEAB62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2B61252E" w14:textId="77777777" w:rsidTr="009F0A5D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730BA174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203DE005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0C7E37B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0F6E99FD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center"/>
          </w:tcPr>
          <w:p w14:paraId="21162A2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6A5BAB5D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9C9EFC7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300977C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8C042FE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2D6E709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96A192A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06543262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671D9013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  <w:right w:val="nil"/>
            </w:tcBorders>
            <w:vAlign w:val="center"/>
          </w:tcPr>
          <w:p w14:paraId="742D04C3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bottom w:val="single" w:sz="4" w:space="0" w:color="auto"/>
              <w:right w:val="nil"/>
            </w:tcBorders>
            <w:vAlign w:val="center"/>
          </w:tcPr>
          <w:p w14:paraId="7E1CA133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05381992" w14:textId="77777777" w:rsidTr="009F0A5D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48DC0EBB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3D2DFE8A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88ACF79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7046188A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center"/>
          </w:tcPr>
          <w:p w14:paraId="4C28603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43FF0D98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2AB9593C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23A1248C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7803C8DA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443D43AA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7D599CF5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71E758CA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53462BE7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  <w:right w:val="nil"/>
            </w:tcBorders>
            <w:vAlign w:val="center"/>
          </w:tcPr>
          <w:p w14:paraId="460F13C3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top w:val="single" w:sz="4" w:space="0" w:color="auto"/>
              <w:right w:val="nil"/>
            </w:tcBorders>
            <w:vAlign w:val="center"/>
          </w:tcPr>
          <w:p w14:paraId="4B75E752" w14:textId="77777777" w:rsidR="00D867AC" w:rsidRDefault="00D867AC" w:rsidP="00F54326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84287" w:rsidRPr="00FE7110" w14:paraId="26868881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055EF87" w14:textId="77777777" w:rsidR="00C84287" w:rsidRPr="00FE7110" w:rsidRDefault="00C84287" w:rsidP="00D93454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BD2DFB8" w14:textId="77777777" w:rsidR="00C84287" w:rsidRPr="00FE7110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E7110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D48DF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6,231,372,396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41613D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319,588,480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63C2CEA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3,816,141,143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93D8FC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F81C6E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2,095,642,773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677C8E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223033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9FDB7C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B3FE6A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33DE3A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319,588,480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E16057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3,816,141,143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39BA75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B2CD9B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2,095,642,773</w:t>
            </w:r>
          </w:p>
        </w:tc>
      </w:tr>
      <w:tr w:rsidR="00C84287" w:rsidRPr="00FE7110" w14:paraId="5FBD0658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22F847F" w14:textId="77777777" w:rsidR="00C84287" w:rsidRPr="00FE7110" w:rsidRDefault="00C84287" w:rsidP="00D93454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3FAC87D" w14:textId="77777777" w:rsidR="00C84287" w:rsidRPr="00FE7110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E711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EA40C6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2,558,900,151</w:t>
            </w:r>
          </w:p>
          <w:p w14:paraId="63C3ABD7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3,672,472,245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A454FC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21,125,625</w:t>
            </w:r>
          </w:p>
          <w:p w14:paraId="0F5D2762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298,462,855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3BC9A4B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1,536,343,054</w:t>
            </w:r>
          </w:p>
          <w:p w14:paraId="7577F1DB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2,279,798,089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864AC2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272,615,185</w:t>
            </w:r>
          </w:p>
          <w:p w14:paraId="5BEEB30A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- 272,615,185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577A2B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1,274,046,657</w:t>
            </w:r>
          </w:p>
          <w:p w14:paraId="09F6C746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821,596,116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478173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13DFB62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E1B9F1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BA71622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09106A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AC761EF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50D33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2D855A4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5A2EA5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21,125,625</w:t>
            </w:r>
          </w:p>
          <w:p w14:paraId="7EBC6760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298,462,855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D6BC3F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1,536,343,054</w:t>
            </w:r>
          </w:p>
          <w:p w14:paraId="750085CA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2,279,798,089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198C79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272,615,185</w:t>
            </w:r>
          </w:p>
          <w:p w14:paraId="5F2EBB9F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- 272,615,185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E0AF69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1,274,046,657</w:t>
            </w:r>
          </w:p>
          <w:p w14:paraId="2CB61128" w14:textId="77777777" w:rsidR="00C84287" w:rsidRPr="00FE7110" w:rsidRDefault="00C84287" w:rsidP="00D93454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E7110">
              <w:rPr>
                <w:rFonts w:ascii="新細明體" w:hAnsi="新細明體"/>
                <w:b/>
                <w:noProof/>
                <w:spacing w:val="-6"/>
                <w:sz w:val="20"/>
              </w:rPr>
              <w:t>821,596,116</w:t>
            </w:r>
          </w:p>
        </w:tc>
      </w:tr>
      <w:tr w:rsidR="00C84287" w:rsidRPr="00D93454" w14:paraId="1924F1DF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1A93D80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4A9480C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政權行使支出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3DA13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5F99C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8,496,202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9BEBA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ACE0C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937199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DD88A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D03D7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D3E7E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74A71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3B083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8,496,202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B68D7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5E724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543D9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CC355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27BA0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1778F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87F22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61568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42224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2A13E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494B8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E4052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A6E4C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A3ECA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9AEC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72334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8,496,202</w:t>
            </w:r>
          </w:p>
        </w:tc>
      </w:tr>
      <w:tr w:rsidR="00C84287" w:rsidRPr="00D93454" w14:paraId="6917D551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95FC6C3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A58FD02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EF0B3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1,006,250</w:t>
            </w:r>
          </w:p>
          <w:p w14:paraId="178E46D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27,589,133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40D51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3AA5A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6F28FA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1,006,250</w:t>
            </w:r>
          </w:p>
          <w:p w14:paraId="127EB1B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27,469,133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75B45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936FA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2F268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E68A4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5368D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EA9A1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251F1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25C56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133F4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6EB95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C8397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511FF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43EDC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056A6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CF77A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1,006,250</w:t>
            </w:r>
          </w:p>
          <w:p w14:paraId="072D84F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27,469,133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533FB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C0219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D5EDC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0FED8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</w:tr>
      <w:tr w:rsidR="00C84287" w:rsidRPr="00D93454" w14:paraId="1A8D9E23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25F61A3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031828E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6A615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254C0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4,072,096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E37BE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14CC9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DFAADB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E79AB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27A99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A2AFE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43B9F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4117C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4,072,096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3A591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79278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EEC4F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06AD1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2B2D2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6F732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A0838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E33B1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5DF7C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F7901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60AE4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0AE2C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AA2E2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BA5E4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C05D4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C84F0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4,072,096</w:t>
            </w:r>
          </w:p>
        </w:tc>
      </w:tr>
      <w:tr w:rsidR="00C84287" w:rsidRPr="00D93454" w14:paraId="320D9E08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5F85438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2C3C853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E90C2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222,961,268</w:t>
            </w:r>
          </w:p>
          <w:p w14:paraId="0683A1D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317,823,254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E36F2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3,080,837</w:t>
            </w:r>
          </w:p>
          <w:p w14:paraId="6A2BBC5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16,852,677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E4ACD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212,940,603</w:t>
            </w:r>
          </w:p>
          <w:p w14:paraId="21C7D28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264,021,696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E3784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3,765,909</w:t>
            </w:r>
          </w:p>
          <w:p w14:paraId="768923D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- 3,765,909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30BAD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10,705,737</w:t>
            </w:r>
          </w:p>
          <w:p w14:paraId="167D55F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33,182,972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58194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CFBC1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6FE11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1B6A0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BE6DC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8519D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3E3F8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18DF4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39E6E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3,080,837</w:t>
            </w:r>
          </w:p>
          <w:p w14:paraId="115C91D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16,852,677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53936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212,940,603</w:t>
            </w:r>
          </w:p>
          <w:p w14:paraId="4C4B06B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264,021,696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4DD06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3,765,909</w:t>
            </w:r>
          </w:p>
          <w:p w14:paraId="4541008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- 3,765,909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BDC6F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10,705,737</w:t>
            </w:r>
          </w:p>
          <w:p w14:paraId="30867A4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33,182,972</w:t>
            </w:r>
          </w:p>
        </w:tc>
      </w:tr>
      <w:tr w:rsidR="00C84287" w:rsidRPr="00D93454" w14:paraId="325CC399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F746123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EBF5973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7738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68,294,596</w:t>
            </w:r>
          </w:p>
          <w:p w14:paraId="5D7811A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82,999,926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4B21E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705</w:t>
            </w:r>
          </w:p>
          <w:p w14:paraId="776108D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2,965,515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09C089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68,293,891</w:t>
            </w:r>
          </w:p>
          <w:p w14:paraId="5D02CB4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80,034,411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3DE3C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58E40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2F942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52EF2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ACE52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E1233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122CA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48242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9F3D4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FE186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FB9C0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9EC77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56D5C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705</w:t>
            </w:r>
          </w:p>
          <w:p w14:paraId="4A5514C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2,965,515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0BFBE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68,293,891</w:t>
            </w:r>
          </w:p>
          <w:p w14:paraId="0FCC8BD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80,034,411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1C86C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6C30F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9EC93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9B501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84287" w:rsidRPr="00D93454" w14:paraId="6C712636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BC8895E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74AAB3F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98706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9,361,438</w:t>
            </w:r>
          </w:p>
          <w:p w14:paraId="711CAAB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6,133,308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CEB22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967E6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129,652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77D153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9,361,438</w:t>
            </w:r>
          </w:p>
          <w:p w14:paraId="54A3648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2,373,656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54537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125CC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7D739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C83E0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0041A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E446F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843A2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B7560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6B903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89C07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AA622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83B3A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90ECC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D894F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129,652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D6A4B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9,361,438</w:t>
            </w:r>
          </w:p>
          <w:p w14:paraId="3378C43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2,373,656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0B2D8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DE171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299E8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B3AFE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</w:tr>
      <w:tr w:rsidR="00C84287" w:rsidRPr="00D93454" w14:paraId="25A41802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BD3C869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6BC3DD6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9CFE7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21,397,984</w:t>
            </w:r>
          </w:p>
          <w:p w14:paraId="77DB6FF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33,766,944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62B11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319ED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498,090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3A7A13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21,397,984</w:t>
            </w:r>
          </w:p>
          <w:p w14:paraId="40E1295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33,268,854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FB4DA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DE430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BF259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11B9A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0BB3B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FAB6D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445E5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E5327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CDAB7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36C82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A81E5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A0914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F11B7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B78E8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498,090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E4ADC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21,397,984</w:t>
            </w:r>
          </w:p>
          <w:p w14:paraId="15EAD2F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33,268,854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ABAE8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548E9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EE632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5EF9D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84287" w:rsidRPr="00D93454" w14:paraId="0B7D4104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339C937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105－111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AE8F734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6076E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146,461,667</w:t>
            </w:r>
          </w:p>
          <w:p w14:paraId="4DBD92A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311,955,201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AF95E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633,978</w:t>
            </w:r>
          </w:p>
          <w:p w14:paraId="771700E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5,936,156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88AA87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86,360,949</w:t>
            </w:r>
          </w:p>
          <w:p w14:paraId="0A6D8B2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57,928,708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808AF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21,994,914</w:t>
            </w:r>
          </w:p>
          <w:p w14:paraId="0961301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- 21,994,914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7E482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81,461,654</w:t>
            </w:r>
          </w:p>
          <w:p w14:paraId="37A2042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226,095,423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86819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258E5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354D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6A616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28313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F5FC8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E59B3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7F599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9D48A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633,978</w:t>
            </w:r>
          </w:p>
          <w:p w14:paraId="3FF8209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5,936,156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07A52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86,360,949</w:t>
            </w:r>
          </w:p>
          <w:p w14:paraId="1958015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57,928,708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38529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21,994,914</w:t>
            </w:r>
          </w:p>
          <w:p w14:paraId="6BC4C7C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- 21,994,914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3169E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81,461,654</w:t>
            </w:r>
          </w:p>
          <w:p w14:paraId="3DB95EF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226,095,423</w:t>
            </w:r>
          </w:p>
        </w:tc>
      </w:tr>
      <w:tr w:rsidR="00C84287" w:rsidRPr="00D93454" w14:paraId="791445F8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F33DFAA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41852D9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2F43B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313,604,790</w:t>
            </w:r>
          </w:p>
          <w:p w14:paraId="7445D17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787,394,284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81CA7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1,293,788</w:t>
            </w:r>
          </w:p>
          <w:p w14:paraId="4F40804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170,247,634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8872B1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305,718,520</w:t>
            </w:r>
          </w:p>
          <w:p w14:paraId="748C193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519,419,035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B1594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32,471,532</w:t>
            </w:r>
          </w:p>
          <w:p w14:paraId="57BAFF7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- 32,471,532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E6553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39,064,014</w:t>
            </w:r>
          </w:p>
          <w:p w14:paraId="0E5EE2B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65,256,083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2B420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90899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FC370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D8166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E162B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94B76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4D021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555EF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289E7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1,293,788</w:t>
            </w:r>
          </w:p>
          <w:p w14:paraId="4D55182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170,247,634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8D260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305,718,520</w:t>
            </w:r>
          </w:p>
          <w:p w14:paraId="45F7BBE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519,419,035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F1121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32,471,532</w:t>
            </w:r>
          </w:p>
          <w:p w14:paraId="7A50EA6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- 32,471,532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3C712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39,064,014</w:t>
            </w:r>
          </w:p>
          <w:p w14:paraId="62CD4D1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65,256,083</w:t>
            </w:r>
          </w:p>
        </w:tc>
      </w:tr>
      <w:tr w:rsidR="00C84287" w:rsidRPr="00D93454" w14:paraId="2D2B27BE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9CD45A4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/>
                <w:noProof/>
                <w:sz w:val="20"/>
              </w:rPr>
              <w:t>92</w:t>
            </w:r>
            <w:r w:rsidRPr="00D93454">
              <w:rPr>
                <w:rFonts w:ascii="新細明體" w:hAnsi="新細明體" w:hint="eastAsia"/>
                <w:noProof/>
                <w:sz w:val="20"/>
              </w:rPr>
              <w:t>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2F55282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6B2C5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2,139,075</w:t>
            </w:r>
          </w:p>
          <w:p w14:paraId="529069F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11,242,000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3DB4D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354</w:t>
            </w:r>
          </w:p>
          <w:p w14:paraId="1F5092D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283,770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11D6AE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2,138,721</w:t>
            </w:r>
          </w:p>
          <w:p w14:paraId="109A763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9,263,230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B4BC5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615,000</w:t>
            </w:r>
          </w:p>
          <w:p w14:paraId="00A9681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- 615,000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9F23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615,000</w:t>
            </w:r>
          </w:p>
          <w:p w14:paraId="5E9E485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1,080,000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4998C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77EBF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A3D6A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6F2E9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5B5A5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A6266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1D2DD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746FD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F26F2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354</w:t>
            </w:r>
          </w:p>
          <w:p w14:paraId="14A011C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283,770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6BF8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2,138,721</w:t>
            </w:r>
          </w:p>
          <w:p w14:paraId="587DAB4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9,263,230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1FABF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615,000</w:t>
            </w:r>
          </w:p>
          <w:p w14:paraId="2214E3E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- 615,000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78894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615,000</w:t>
            </w:r>
          </w:p>
          <w:p w14:paraId="29368F7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1,080,000</w:t>
            </w:r>
          </w:p>
        </w:tc>
      </w:tr>
      <w:tr w:rsidR="00C84287" w:rsidRPr="00D93454" w14:paraId="23074DA3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BA0777E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61503F4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455FC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1,379,483,621</w:t>
            </w:r>
          </w:p>
          <w:p w14:paraId="5377978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1,063,677,997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FDE2A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9,685,501</w:t>
            </w:r>
          </w:p>
          <w:p w14:paraId="7FECDFC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47,950,419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D50ED1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443,763,879</w:t>
            </w:r>
          </w:p>
          <w:p w14:paraId="64A38C0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397,410,132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40B79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195,033,676</w:t>
            </w:r>
          </w:p>
          <w:p w14:paraId="5AD133F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- 195,033,676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C45A0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1,121,067,917</w:t>
            </w:r>
          </w:p>
          <w:p w14:paraId="55BEDF0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423,283,770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7F5F5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789AB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D434B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F779A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03748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995B7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56E5E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BFC56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0520D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9,685,501</w:t>
            </w:r>
          </w:p>
          <w:p w14:paraId="60C9ADD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47,950,419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1E49B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443,763,879</w:t>
            </w:r>
          </w:p>
          <w:p w14:paraId="08FE2DE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397,410,132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338A2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195,033,676</w:t>
            </w:r>
          </w:p>
          <w:p w14:paraId="4648ADF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- 195,033,676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470A3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1,121,067,917</w:t>
            </w:r>
          </w:p>
          <w:p w14:paraId="595EC06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423,283,770</w:t>
            </w:r>
          </w:p>
        </w:tc>
      </w:tr>
      <w:tr w:rsidR="00C84287" w:rsidRPr="00D93454" w14:paraId="4E38DA77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A3A3E7A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101－111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77BCD79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867E2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97,522,697</w:t>
            </w:r>
          </w:p>
          <w:p w14:paraId="19A2D79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189,956,890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36916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2,176,451</w:t>
            </w:r>
          </w:p>
          <w:p w14:paraId="23740CE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1,617,320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620E65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95,346,246</w:t>
            </w:r>
          </w:p>
          <w:p w14:paraId="2732912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164,217,553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F8037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2,437,844</w:t>
            </w:r>
          </w:p>
          <w:p w14:paraId="1AAA258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- 2,437,844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6E8D7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2,437,844</w:t>
            </w:r>
          </w:p>
          <w:p w14:paraId="083553B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21,684,173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D94C4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500D7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22827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F4504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B8C71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BB0E7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275CF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25AF1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BA027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2,176,451</w:t>
            </w:r>
          </w:p>
          <w:p w14:paraId="5BFD0FD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1,617,320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55233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95,346,246</w:t>
            </w:r>
          </w:p>
          <w:p w14:paraId="5B35B23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164,217,553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03377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2,437,844</w:t>
            </w:r>
          </w:p>
          <w:p w14:paraId="34735BE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- 2,437,844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9A2D1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2,437,844</w:t>
            </w:r>
          </w:p>
          <w:p w14:paraId="5DC0F30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21,684,173</w:t>
            </w:r>
          </w:p>
        </w:tc>
      </w:tr>
      <w:tr w:rsidR="00C84287" w:rsidRPr="00D93454" w14:paraId="2F7B7D86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621EF87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EEF0841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1C62F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38,317,244</w:t>
            </w:r>
          </w:p>
          <w:p w14:paraId="730E07F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219,516,683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54148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230,172</w:t>
            </w:r>
          </w:p>
          <w:p w14:paraId="40A362D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14,212,637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12D08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38,087,072</w:t>
            </w:r>
          </w:p>
          <w:p w14:paraId="07D7AF4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182,840,342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6B180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3F8555A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- 14,401,586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32C4D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2BB69DF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8,062,118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7AEC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58E72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A89B5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5CEA3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9333D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38F82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95D79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7C931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2473D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230,172</w:t>
            </w:r>
          </w:p>
          <w:p w14:paraId="3F7CAA5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14,212,637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9F9E0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38,087,072</w:t>
            </w:r>
          </w:p>
          <w:p w14:paraId="027E44E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182,840,342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25AA3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5CFF82C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- 14,401,586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480C3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540A701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8,062,118</w:t>
            </w:r>
          </w:p>
        </w:tc>
      </w:tr>
      <w:tr w:rsidR="00C84287" w:rsidRPr="00D93454" w14:paraId="03A75623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F8B3C9F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BA1696B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55F68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4,365,525</w:t>
            </w:r>
          </w:p>
          <w:p w14:paraId="5EE0606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312,134,254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DF3FC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9FD3B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9,812,681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18A2CC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3,862,238</w:t>
            </w:r>
          </w:p>
          <w:p w14:paraId="0CE4E71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301,511,573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81856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E71DB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6C3E9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503,287</w:t>
            </w:r>
          </w:p>
          <w:p w14:paraId="2BA9EE6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2C1DE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83955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03DD9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5937F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C58C9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B0941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2E188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6F31A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CFD7B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9436D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9,812,681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09A7F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3,862,238</w:t>
            </w:r>
          </w:p>
          <w:p w14:paraId="127D3C8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301,511,573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77DF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F8BA7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16F8A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503,287</w:t>
            </w:r>
          </w:p>
          <w:p w14:paraId="7E4DA45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810,000</w:t>
            </w:r>
          </w:p>
        </w:tc>
      </w:tr>
      <w:tr w:rsidR="00C84287" w:rsidRPr="00D93454" w14:paraId="62DBA513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5A021CE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B3DB24E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EE255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212,466,505</w:t>
            </w:r>
          </w:p>
          <w:p w14:paraId="631B4DA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201,510,833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7DD6D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3,587,231</w:t>
            </w:r>
          </w:p>
          <w:p w14:paraId="5BA8605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18,407,380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5846F5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207,647,217</w:t>
            </w:r>
          </w:p>
          <w:p w14:paraId="24B18F3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159,412,596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CF120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326,643</w:t>
            </w:r>
          </w:p>
          <w:p w14:paraId="04F4995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- 326,643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AAD0C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1,558,700</w:t>
            </w:r>
          </w:p>
          <w:p w14:paraId="5217608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23,364,214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DE911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70800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ECB5F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0D45E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4091B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2282D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02C49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3C446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17CBD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3,587,231</w:t>
            </w:r>
          </w:p>
          <w:p w14:paraId="3AF42DC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18,407,380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8D255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207,647,217</w:t>
            </w:r>
          </w:p>
          <w:p w14:paraId="75DEC36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159,412,596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FB8B8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326,643</w:t>
            </w:r>
          </w:p>
          <w:p w14:paraId="36259C8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- 326,643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F2CE1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1,558,700</w:t>
            </w:r>
          </w:p>
          <w:p w14:paraId="0CD8590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23,364,214</w:t>
            </w:r>
          </w:p>
        </w:tc>
      </w:tr>
      <w:tr w:rsidR="00C84287" w:rsidRPr="00D93454" w14:paraId="04CA519F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F58B3B4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104－1</w:t>
            </w:r>
            <w:r w:rsidRPr="00D93454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8F2C627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A87DC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4,575,517</w:t>
            </w:r>
          </w:p>
          <w:p w14:paraId="4EED998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7,234,195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26A06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E4BEF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2,619,215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27F46B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4,575,517</w:t>
            </w:r>
          </w:p>
          <w:p w14:paraId="07C81E9E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2,304,252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4B41D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2A39B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F4DC1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ABA06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2,310,728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34EDD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958FA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B4A9C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E1DC16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C4F29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9B3FF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F251B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35583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85BFB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18E73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2,619,215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6AD5A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4,575,517</w:t>
            </w:r>
          </w:p>
          <w:p w14:paraId="1092B1F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2,304,252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C161A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CD6F7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38CEA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5C30D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2,310,728</w:t>
            </w:r>
          </w:p>
        </w:tc>
      </w:tr>
      <w:tr w:rsidR="00C84287" w:rsidRPr="00D93454" w14:paraId="4C0114B4" w14:textId="77777777" w:rsidTr="00D934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0A9E626" w14:textId="77777777" w:rsidR="00C84287" w:rsidRPr="00D93454" w:rsidRDefault="00C84287" w:rsidP="00D93454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0EF3225" w14:textId="77777777" w:rsidR="00C84287" w:rsidRPr="00D93454" w:rsidRDefault="00C84287" w:rsidP="00D93454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D9345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63965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36,941,974</w:t>
            </w:r>
          </w:p>
          <w:p w14:paraId="3E8AC2B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86,969,045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5DF5F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436,608</w:t>
            </w:r>
          </w:p>
          <w:p w14:paraId="6BB324F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6,929,709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29DA57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35,842,529</w:t>
            </w:r>
          </w:p>
          <w:p w14:paraId="04E0C32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78,322,918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ACA17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1,568,081</w:t>
            </w:r>
          </w:p>
          <w:p w14:paraId="22BB1F5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- 1,568,081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ADD63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2,230,918</w:t>
            </w:r>
          </w:p>
          <w:p w14:paraId="4AFF1F98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148,337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6BE58F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52628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9AF577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C7ABF3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1C5B5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E85505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1280CC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E4061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CACDD0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436,608</w:t>
            </w:r>
          </w:p>
          <w:p w14:paraId="46469182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6,929,709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490644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35,842,529</w:t>
            </w:r>
          </w:p>
          <w:p w14:paraId="3882109B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78,322,918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C3E319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1,568,081</w:t>
            </w:r>
          </w:p>
          <w:p w14:paraId="25EC194A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- 1,568,081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92F23D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2,230,918</w:t>
            </w:r>
          </w:p>
          <w:p w14:paraId="3963FD81" w14:textId="77777777" w:rsidR="00C84287" w:rsidRPr="00D93454" w:rsidRDefault="00C84287" w:rsidP="00D93454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93454">
              <w:rPr>
                <w:rFonts w:ascii="新細明體" w:hAnsi="新細明體"/>
                <w:noProof/>
                <w:spacing w:val="-6"/>
                <w:sz w:val="20"/>
              </w:rPr>
              <w:t>148,337</w:t>
            </w:r>
          </w:p>
        </w:tc>
      </w:tr>
    </w:tbl>
    <w:p w14:paraId="2FBD9437" w14:textId="77777777" w:rsidR="00D867AC" w:rsidRDefault="00D867AC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C98A9" w14:textId="77777777" w:rsidR="00C84287" w:rsidRDefault="00C84287">
      <w:r>
        <w:separator/>
      </w:r>
    </w:p>
  </w:endnote>
  <w:endnote w:type="continuationSeparator" w:id="0">
    <w:p w14:paraId="61AAB126" w14:textId="77777777" w:rsidR="00C84287" w:rsidRDefault="00C8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16A08" w14:textId="77777777" w:rsidR="00C84287" w:rsidRDefault="00C84287">
      <w:r>
        <w:separator/>
      </w:r>
    </w:p>
  </w:footnote>
  <w:footnote w:type="continuationSeparator" w:id="0">
    <w:p w14:paraId="5F413C03" w14:textId="77777777" w:rsidR="00C84287" w:rsidRDefault="00C84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2AB9D" w14:textId="1DE5D2C0"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124602" w:rsidRPr="0012460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124602" w:rsidRPr="00124602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124602" w:rsidRPr="00124602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124602" w:rsidRPr="00124602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9E691" w14:textId="67CADCCF" w:rsidR="00D867AC" w:rsidRDefault="00D867AC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124602" w:rsidRPr="00124602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124602" w:rsidRPr="00124602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124602" w:rsidRPr="00124602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87"/>
    <w:rsid w:val="0001712C"/>
    <w:rsid w:val="000A3326"/>
    <w:rsid w:val="001214FD"/>
    <w:rsid w:val="00124602"/>
    <w:rsid w:val="001A4B2C"/>
    <w:rsid w:val="00250E8B"/>
    <w:rsid w:val="003C0400"/>
    <w:rsid w:val="003F092B"/>
    <w:rsid w:val="003F3EFA"/>
    <w:rsid w:val="00467A83"/>
    <w:rsid w:val="004A4EF2"/>
    <w:rsid w:val="004E0B7F"/>
    <w:rsid w:val="00544234"/>
    <w:rsid w:val="00633DB4"/>
    <w:rsid w:val="00734FFE"/>
    <w:rsid w:val="00775C5D"/>
    <w:rsid w:val="008B0CCA"/>
    <w:rsid w:val="008E605A"/>
    <w:rsid w:val="008F6C89"/>
    <w:rsid w:val="00916EAB"/>
    <w:rsid w:val="009D2E50"/>
    <w:rsid w:val="009F0A5D"/>
    <w:rsid w:val="00AA7593"/>
    <w:rsid w:val="00AB6EA1"/>
    <w:rsid w:val="00BE69EC"/>
    <w:rsid w:val="00C65DBE"/>
    <w:rsid w:val="00C84287"/>
    <w:rsid w:val="00CE74C9"/>
    <w:rsid w:val="00D745B8"/>
    <w:rsid w:val="00D867AC"/>
    <w:rsid w:val="00D93454"/>
    <w:rsid w:val="00E0338C"/>
    <w:rsid w:val="00EC414C"/>
    <w:rsid w:val="00ED3BD7"/>
    <w:rsid w:val="00F54326"/>
    <w:rsid w:val="00F9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973EB"/>
  <w15:chartTrackingRefBased/>
  <w15:docId w15:val="{14E45EAD-9A5C-4EA1-8338-FA1F84ED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rDmx0nAD8fCx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zrDmx0nAD8fCx以前年度歲出決算審定表.dot</Template>
  <TotalTime>13</TotalTime>
  <Pages>1</Pages>
  <Words>545</Words>
  <Characters>3107</Characters>
  <Application>Microsoft Office Word</Application>
  <DocSecurity>0</DocSecurity>
  <Lines>25</Lines>
  <Paragraphs>7</Paragraphs>
  <ScaleCrop>false</ScaleCrop>
  <Company>N.A.O.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林鳳頡</cp:lastModifiedBy>
  <cp:revision>8</cp:revision>
  <dcterms:created xsi:type="dcterms:W3CDTF">2024-06-08T08:49:00Z</dcterms:created>
  <dcterms:modified xsi:type="dcterms:W3CDTF">2024-06-27T03:29:00Z</dcterms:modified>
</cp:coreProperties>
</file>